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620C1" w14:textId="77777777" w:rsidR="00FC2B94" w:rsidRDefault="00FC2B94" w:rsidP="00FC2B9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GILBERT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35836774" w14:textId="77777777" w:rsidR="00FC2B94" w:rsidRDefault="00FC2B94" w:rsidP="00FC2B9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proofErr w:type="gramStart"/>
      <w:r>
        <w:rPr>
          <w:rFonts w:cs="Times New Roman"/>
          <w:szCs w:val="24"/>
        </w:rPr>
        <w:t>St.Sepulchre’s</w:t>
      </w:r>
      <w:proofErr w:type="spellEnd"/>
      <w:proofErr w:type="gramEnd"/>
      <w:r>
        <w:rPr>
          <w:rFonts w:cs="Times New Roman"/>
          <w:szCs w:val="24"/>
        </w:rPr>
        <w:t xml:space="preserve"> Hospital, Hedon.</w:t>
      </w:r>
    </w:p>
    <w:p w14:paraId="0D2490BB" w14:textId="77777777" w:rsidR="00FC2B94" w:rsidRDefault="00FC2B94" w:rsidP="00FC2B94">
      <w:pPr>
        <w:pStyle w:val="NoSpacing"/>
        <w:rPr>
          <w:rFonts w:cs="Times New Roman"/>
          <w:szCs w:val="24"/>
        </w:rPr>
      </w:pPr>
    </w:p>
    <w:p w14:paraId="4ED10344" w14:textId="77777777" w:rsidR="00FC2B94" w:rsidRDefault="00FC2B94" w:rsidP="00FC2B94">
      <w:pPr>
        <w:pStyle w:val="NoSpacing"/>
        <w:rPr>
          <w:rFonts w:cs="Times New Roman"/>
          <w:szCs w:val="24"/>
        </w:rPr>
      </w:pPr>
    </w:p>
    <w:p w14:paraId="43771D6C" w14:textId="77777777" w:rsidR="00FC2B94" w:rsidRDefault="00FC2B94" w:rsidP="00FC2B9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Apr.1400</w:t>
      </w:r>
      <w:r>
        <w:rPr>
          <w:rFonts w:cs="Times New Roman"/>
          <w:szCs w:val="24"/>
        </w:rPr>
        <w:tab/>
        <w:t>He was ordained priest in the conventual church of the Dominicans</w:t>
      </w:r>
    </w:p>
    <w:p w14:paraId="4BB08A48" w14:textId="77777777" w:rsidR="00FC2B94" w:rsidRDefault="00FC2B94" w:rsidP="00FC2B9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 Beverley.</w:t>
      </w:r>
    </w:p>
    <w:p w14:paraId="4EB5C206" w14:textId="77777777" w:rsidR="00FC2B94" w:rsidRDefault="00FC2B94" w:rsidP="00FC2B9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(“York Clergy Ordinations 1400-1424” </w:t>
      </w:r>
      <w:proofErr w:type="spellStart"/>
      <w:proofErr w:type="gramStart"/>
      <w:r>
        <w:rPr>
          <w:rFonts w:cs="Times New Roman"/>
          <w:szCs w:val="24"/>
        </w:rPr>
        <w:t>ed.David</w:t>
      </w:r>
      <w:proofErr w:type="spellEnd"/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M.Smith</w:t>
      </w:r>
      <w:proofErr w:type="spellEnd"/>
      <w:r>
        <w:rPr>
          <w:rFonts w:cs="Times New Roman"/>
          <w:szCs w:val="24"/>
        </w:rPr>
        <w:t>, pub.2020 p.4)</w:t>
      </w:r>
    </w:p>
    <w:p w14:paraId="2DE1402A" w14:textId="77777777" w:rsidR="00FC2B94" w:rsidRDefault="00FC2B94" w:rsidP="00FC2B94">
      <w:pPr>
        <w:pStyle w:val="NoSpacing"/>
        <w:rPr>
          <w:rFonts w:cs="Times New Roman"/>
          <w:szCs w:val="24"/>
        </w:rPr>
      </w:pPr>
    </w:p>
    <w:p w14:paraId="356758E2" w14:textId="77777777" w:rsidR="00FC2B94" w:rsidRDefault="00FC2B94" w:rsidP="00FC2B94">
      <w:pPr>
        <w:pStyle w:val="NoSpacing"/>
        <w:rPr>
          <w:rFonts w:cs="Times New Roman"/>
          <w:szCs w:val="24"/>
        </w:rPr>
      </w:pPr>
    </w:p>
    <w:p w14:paraId="58C9B6D5" w14:textId="77777777" w:rsidR="00FC2B94" w:rsidRDefault="00FC2B94" w:rsidP="00FC2B9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January 2025</w:t>
      </w:r>
    </w:p>
    <w:p w14:paraId="103E734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3BA40" w14:textId="77777777" w:rsidR="00FC2B94" w:rsidRDefault="00FC2B94" w:rsidP="009139A6">
      <w:r>
        <w:separator/>
      </w:r>
    </w:p>
  </w:endnote>
  <w:endnote w:type="continuationSeparator" w:id="0">
    <w:p w14:paraId="6B15E718" w14:textId="77777777" w:rsidR="00FC2B94" w:rsidRDefault="00FC2B9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44CC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C5EB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817A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89A3D" w14:textId="77777777" w:rsidR="00FC2B94" w:rsidRDefault="00FC2B94" w:rsidP="009139A6">
      <w:r>
        <w:separator/>
      </w:r>
    </w:p>
  </w:footnote>
  <w:footnote w:type="continuationSeparator" w:id="0">
    <w:p w14:paraId="111939B7" w14:textId="77777777" w:rsidR="00FC2B94" w:rsidRDefault="00FC2B9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496C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B278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2806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B94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63F20"/>
    <w:rsid w:val="00EB3209"/>
    <w:rsid w:val="00F41096"/>
    <w:rsid w:val="00F5287F"/>
    <w:rsid w:val="00FC2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176B0"/>
  <w15:chartTrackingRefBased/>
  <w15:docId w15:val="{0A05F20F-6880-4272-AE7E-EF37B14E1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2025-01-09T17:09:00Z</dcterms:created>
  <dcterms:modified xsi:type="dcterms:W3CDTF">2025-01-09T17:10:00Z</dcterms:modified>
</cp:coreProperties>
</file>